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4EC" w:rsidRDefault="002A24EC">
      <w:pPr>
        <w:spacing w:after="0"/>
        <w:jc w:val="center"/>
        <w:rPr>
          <w:sz w:val="28"/>
        </w:rPr>
      </w:pPr>
      <w:r>
        <w:rPr>
          <w:sz w:val="28"/>
        </w:rPr>
        <w:t>Протокол</w:t>
      </w:r>
    </w:p>
    <w:p w:rsidR="002A24EC" w:rsidRDefault="002A24EC">
      <w:pPr>
        <w:spacing w:after="0"/>
        <w:jc w:val="center"/>
        <w:rPr>
          <w:sz w:val="28"/>
        </w:rPr>
      </w:pPr>
      <w:r>
        <w:rPr>
          <w:sz w:val="28"/>
        </w:rPr>
        <w:t xml:space="preserve">муниципального этапа всероссийской олимпиады школьников </w:t>
      </w:r>
    </w:p>
    <w:p w:rsidR="002A24EC" w:rsidRDefault="002A24EC">
      <w:pPr>
        <w:spacing w:after="0"/>
        <w:jc w:val="center"/>
        <w:rPr>
          <w:sz w:val="28"/>
        </w:rPr>
      </w:pPr>
      <w:r>
        <w:rPr>
          <w:sz w:val="28"/>
        </w:rPr>
        <w:t>по ___технологии___________________________</w:t>
      </w:r>
    </w:p>
    <w:p w:rsidR="002A24EC" w:rsidRDefault="002A24EC">
      <w:pPr>
        <w:spacing w:after="0"/>
        <w:jc w:val="center"/>
        <w:rPr>
          <w:sz w:val="16"/>
        </w:rPr>
      </w:pPr>
      <w:r>
        <w:rPr>
          <w:sz w:val="16"/>
        </w:rPr>
        <w:t>название предмета</w:t>
      </w:r>
    </w:p>
    <w:p w:rsidR="002A24EC" w:rsidRDefault="002A24EC">
      <w:pPr>
        <w:rPr>
          <w:sz w:val="28"/>
        </w:rPr>
      </w:pPr>
    </w:p>
    <w:p w:rsidR="002A24EC" w:rsidRDefault="002A24EC">
      <w:pPr>
        <w:rPr>
          <w:sz w:val="28"/>
        </w:rPr>
      </w:pPr>
      <w:r>
        <w:rPr>
          <w:sz w:val="28"/>
        </w:rPr>
        <w:t>Класс _9,10,11_____</w:t>
      </w:r>
    </w:p>
    <w:p w:rsidR="002A24EC" w:rsidRDefault="002A24EC">
      <w:pPr>
        <w:rPr>
          <w:sz w:val="28"/>
        </w:rPr>
      </w:pPr>
      <w:r>
        <w:rPr>
          <w:sz w:val="28"/>
        </w:rPr>
        <w:t>Дата проведения _!9.11.2015г._________________</w:t>
      </w:r>
    </w:p>
    <w:p w:rsidR="002A24EC" w:rsidRDefault="002A24EC">
      <w:pPr>
        <w:rPr>
          <w:sz w:val="28"/>
        </w:rPr>
      </w:pPr>
      <w:r>
        <w:rPr>
          <w:sz w:val="28"/>
        </w:rPr>
        <w:t>Место проведения __МАОУ"СОШ№12"_____________________</w:t>
      </w:r>
    </w:p>
    <w:tbl>
      <w:tblPr>
        <w:tblW w:w="10124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0"/>
        <w:gridCol w:w="1080"/>
        <w:gridCol w:w="1320"/>
        <w:gridCol w:w="5040"/>
        <w:gridCol w:w="1080"/>
        <w:gridCol w:w="1004"/>
      </w:tblGrid>
      <w:tr w:rsidR="002A24EC">
        <w:tc>
          <w:tcPr>
            <w:tcW w:w="600" w:type="dxa"/>
          </w:tcPr>
          <w:p w:rsidR="002A24EC" w:rsidRDefault="002A24EC">
            <w:pPr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2A24EC" w:rsidRDefault="002A24EC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Шифр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ОУ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ФИО ученика полностью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Сумма баллов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9-21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сош№25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Козлова Полина Алексеевна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9-23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лиц.№1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Григорьева Валерия Александровна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9-25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сош№35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Ильчукова Евгения Константиновна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9-22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лиц.№1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Капустина Наталья Владимировна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9-24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сош№30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Лапшина Наталья Сергеевна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10-21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сош№25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Карпуничева Анна Павловна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10-24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сош№30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Вахричева Анна Алексеевна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10-23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лиц.№1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Безносикова Дарья Сергеевна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10-22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лиц.№1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Гири Лейла Пракашевна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11-21</w:t>
            </w: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сош№30</w:t>
            </w: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Салихова Нина Александровна</w:t>
            </w: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A24EC">
        <w:tc>
          <w:tcPr>
            <w:tcW w:w="600" w:type="dxa"/>
          </w:tcPr>
          <w:p w:rsidR="002A24EC" w:rsidRDefault="002A24E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132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5040" w:type="dxa"/>
          </w:tcPr>
          <w:p w:rsidR="002A24EC" w:rsidRDefault="002A24EC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080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1004" w:type="dxa"/>
          </w:tcPr>
          <w:p w:rsidR="002A24EC" w:rsidRDefault="002A24EC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2A24EC" w:rsidRDefault="002A24EC">
      <w:pPr>
        <w:rPr>
          <w:sz w:val="28"/>
        </w:rPr>
      </w:pPr>
    </w:p>
    <w:p w:rsidR="002A24EC" w:rsidRDefault="002A24EC">
      <w:pPr>
        <w:spacing w:after="0"/>
        <w:rPr>
          <w:sz w:val="28"/>
        </w:rPr>
      </w:pPr>
      <w:r>
        <w:rPr>
          <w:sz w:val="28"/>
        </w:rPr>
        <w:t>Председатель жюри Полякова Т.Г.</w:t>
      </w:r>
    </w:p>
    <w:sectPr w:rsidR="002A24EC" w:rsidSect="00EF7672">
      <w:pgSz w:w="11906" w:h="16838"/>
      <w:pgMar w:top="1134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64B5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180"/>
      </w:pPr>
      <w:rPr>
        <w:rFonts w:cs="Times New Roman"/>
      </w:rPr>
    </w:lvl>
  </w:abstractNum>
  <w:abstractNum w:abstractNumId="1">
    <w:nsid w:val="71A508A4"/>
    <w:multiLevelType w:val="multilevel"/>
    <w:tmpl w:val="FFFFFFFF"/>
    <w:lvl w:ilvl="0">
      <w:start w:val="1"/>
      <w:numFmt w:val="decimal"/>
      <w:lvlText w:val="%1."/>
      <w:lvlJc w:val="left"/>
      <w:pPr>
        <w:ind w:left="720" w:hanging="663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672"/>
    <w:rsid w:val="002A24EC"/>
    <w:rsid w:val="003834D0"/>
    <w:rsid w:val="00466804"/>
    <w:rsid w:val="0052185C"/>
    <w:rsid w:val="005228BC"/>
    <w:rsid w:val="005C7C65"/>
    <w:rsid w:val="006D15EA"/>
    <w:rsid w:val="00BF6470"/>
    <w:rsid w:val="00EF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672"/>
    <w:pPr>
      <w:spacing w:after="200" w:line="276" w:lineRule="auto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122</Words>
  <Characters>699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протокола (6) (копия)9,10,11класс.docx</dc:title>
  <dc:subject/>
  <dc:creator/>
  <cp:keywords/>
  <dc:description/>
  <cp:lastModifiedBy>Осипова</cp:lastModifiedBy>
  <cp:revision>3</cp:revision>
  <dcterms:created xsi:type="dcterms:W3CDTF">2015-11-26T06:40:00Z</dcterms:created>
  <dcterms:modified xsi:type="dcterms:W3CDTF">2015-12-04T08:40:00Z</dcterms:modified>
</cp:coreProperties>
</file>